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2026020087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308 - Dachabdichtungsarbeiten (BT 2) und Klempnerarbeiten (BT 1-4)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Neubau Feuerwehr-Service-Zentrum in Neustadt-Glewe - Los 308 - Dachabdichtungsarbeiten (BT 2) und Klempnerarbeiten (BT 1-4) 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